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4785"/>
      </w:tblGrid>
      <w:tr w:rsidR="00F14C9B" w:rsidTr="00930293">
        <w:tc>
          <w:tcPr>
            <w:tcW w:w="4786" w:type="dxa"/>
          </w:tcPr>
          <w:p w:rsidR="00F14C9B" w:rsidRDefault="00F14C9B" w:rsidP="00930293">
            <w:pPr>
              <w:jc w:val="center"/>
            </w:pPr>
            <w:r>
              <w:t>Задание</w:t>
            </w:r>
          </w:p>
        </w:tc>
        <w:tc>
          <w:tcPr>
            <w:tcW w:w="4785" w:type="dxa"/>
          </w:tcPr>
          <w:p w:rsidR="00F14C9B" w:rsidRDefault="00F14C9B" w:rsidP="00930293">
            <w:pPr>
              <w:jc w:val="center"/>
            </w:pPr>
            <w:r>
              <w:t>Ответ</w:t>
            </w:r>
          </w:p>
        </w:tc>
      </w:tr>
      <w:tr w:rsidR="00F14C9B" w:rsidTr="00930293">
        <w:tc>
          <w:tcPr>
            <w:tcW w:w="9571" w:type="dxa"/>
            <w:gridSpan w:val="2"/>
          </w:tcPr>
          <w:p w:rsidR="00F14C9B" w:rsidRPr="00043DB2" w:rsidRDefault="00F14C9B" w:rsidP="00930293">
            <w:pPr>
              <w:jc w:val="center"/>
            </w:pPr>
            <w:smartTag w:uri="urn:schemas-microsoft-com:office:smarttags" w:element="place">
              <w:r w:rsidRPr="00930293">
                <w:rPr>
                  <w:lang w:val="en-US"/>
                </w:rPr>
                <w:t>I</w:t>
              </w:r>
              <w:r>
                <w:t>.</w:t>
              </w:r>
            </w:smartTag>
            <w:r>
              <w:t xml:space="preserve"> Отметьте один или несколько вариантов ответов</w:t>
            </w:r>
          </w:p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>1. Какую отрасль права называют «управленческим правом»:</w:t>
            </w:r>
          </w:p>
          <w:p w:rsidR="00F14C9B" w:rsidRDefault="00F14C9B" w:rsidP="00553904">
            <w:r>
              <w:t>а) уголовное право;</w:t>
            </w:r>
          </w:p>
          <w:p w:rsidR="00F14C9B" w:rsidRDefault="00F14C9B" w:rsidP="00553904">
            <w:r>
              <w:t>б) административное право;</w:t>
            </w:r>
          </w:p>
          <w:p w:rsidR="00F14C9B" w:rsidRDefault="00F14C9B" w:rsidP="00553904">
            <w:r>
              <w:t>в) гражданское право;</w:t>
            </w:r>
          </w:p>
          <w:p w:rsidR="00F14C9B" w:rsidRDefault="00F14C9B" w:rsidP="00553904">
            <w:r>
              <w:t>г) муниципальное право.</w:t>
            </w:r>
          </w:p>
        </w:tc>
        <w:tc>
          <w:tcPr>
            <w:tcW w:w="4785" w:type="dxa"/>
          </w:tcPr>
          <w:p w:rsidR="00F14C9B" w:rsidRDefault="00F14C9B" w:rsidP="00553904">
            <w:r>
              <w:t>Б</w:t>
            </w:r>
          </w:p>
        </w:tc>
      </w:tr>
      <w:tr w:rsidR="00F14C9B" w:rsidTr="00930293">
        <w:tc>
          <w:tcPr>
            <w:tcW w:w="4786" w:type="dxa"/>
          </w:tcPr>
          <w:p w:rsidR="00F14C9B" w:rsidRDefault="00F14C9B" w:rsidP="00185527">
            <w:r>
              <w:t>2. Вся власть в государстве делится на:</w:t>
            </w:r>
          </w:p>
          <w:p w:rsidR="00F14C9B" w:rsidRDefault="00F14C9B" w:rsidP="00185527">
            <w:r>
              <w:t>а) правительственную, президентскую и судебную;</w:t>
            </w:r>
          </w:p>
          <w:p w:rsidR="00F14C9B" w:rsidRDefault="00F14C9B" w:rsidP="00185527">
            <w:r>
              <w:t>б) законодательную, президентскую и судебную;</w:t>
            </w:r>
          </w:p>
          <w:p w:rsidR="00F14C9B" w:rsidRDefault="00F14C9B" w:rsidP="00185527">
            <w:r>
              <w:t>в) законодательную, исполнительную и контрольную;</w:t>
            </w:r>
          </w:p>
          <w:p w:rsidR="00F14C9B" w:rsidRDefault="00F14C9B" w:rsidP="00185527">
            <w:r>
              <w:t>г) законодательную, исполнительную и судебную.</w:t>
            </w:r>
          </w:p>
        </w:tc>
        <w:tc>
          <w:tcPr>
            <w:tcW w:w="4785" w:type="dxa"/>
          </w:tcPr>
          <w:p w:rsidR="00F14C9B" w:rsidRDefault="00F14C9B" w:rsidP="00553904">
            <w:r>
              <w:t>Г</w:t>
            </w:r>
          </w:p>
        </w:tc>
      </w:tr>
      <w:tr w:rsidR="00F14C9B" w:rsidTr="00930293">
        <w:tc>
          <w:tcPr>
            <w:tcW w:w="4786" w:type="dxa"/>
          </w:tcPr>
          <w:p w:rsidR="00F14C9B" w:rsidRDefault="00F14C9B" w:rsidP="00185527">
            <w:r>
              <w:t>3. Правоспособность возникает с момента:</w:t>
            </w:r>
          </w:p>
          <w:p w:rsidR="00F14C9B" w:rsidRDefault="00F14C9B" w:rsidP="00185527">
            <w:r>
              <w:t>а) получения паспорта;</w:t>
            </w:r>
          </w:p>
          <w:p w:rsidR="00F14C9B" w:rsidRDefault="00F14C9B" w:rsidP="00185527">
            <w:r>
              <w:t>б) достижения совершеннолетия;</w:t>
            </w:r>
          </w:p>
          <w:p w:rsidR="00F14C9B" w:rsidRDefault="00F14C9B" w:rsidP="00185527">
            <w:r>
              <w:t>в) с момента рождения;</w:t>
            </w:r>
          </w:p>
          <w:p w:rsidR="00F14C9B" w:rsidRDefault="00F14C9B" w:rsidP="00185527">
            <w:r>
              <w:t>г) с погашением судимости.</w:t>
            </w:r>
          </w:p>
        </w:tc>
        <w:tc>
          <w:tcPr>
            <w:tcW w:w="4785" w:type="dxa"/>
          </w:tcPr>
          <w:p w:rsidR="00F14C9B" w:rsidRDefault="00F14C9B" w:rsidP="00553904">
            <w:r>
              <w:t>в</w:t>
            </w:r>
          </w:p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>4. Подзаконными нормативно-правовыми актами являются:</w:t>
            </w:r>
          </w:p>
          <w:p w:rsidR="00F14C9B" w:rsidRDefault="00F14C9B" w:rsidP="00553904">
            <w:r>
              <w:t>а) указы Президента РФ;</w:t>
            </w:r>
          </w:p>
          <w:p w:rsidR="00F14C9B" w:rsidRDefault="00F14C9B" w:rsidP="00553904">
            <w:r>
              <w:t>б) постановления Пленума Верховного Суда РФ;</w:t>
            </w:r>
          </w:p>
          <w:p w:rsidR="00F14C9B" w:rsidRDefault="00F14C9B" w:rsidP="00553904">
            <w:r>
              <w:t>в) Законы субъекта РФ;</w:t>
            </w:r>
          </w:p>
          <w:p w:rsidR="00F14C9B" w:rsidRDefault="00F14C9B" w:rsidP="002230CA">
            <w:r>
              <w:t>г) постановления Правительства</w:t>
            </w:r>
            <w:r w:rsidRPr="002230CA">
              <w:t xml:space="preserve"> </w:t>
            </w:r>
            <w:r>
              <w:t>РФ.</w:t>
            </w:r>
          </w:p>
        </w:tc>
        <w:tc>
          <w:tcPr>
            <w:tcW w:w="4785" w:type="dxa"/>
          </w:tcPr>
          <w:p w:rsidR="00F14C9B" w:rsidRDefault="00F14C9B" w:rsidP="00553904">
            <w:r>
              <w:t>а,г</w:t>
            </w:r>
          </w:p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>5. Чрезвычайное положение на территории субъекта РФ вводится;</w:t>
            </w:r>
          </w:p>
          <w:p w:rsidR="00F14C9B" w:rsidRDefault="00F14C9B" w:rsidP="00553904">
            <w:r>
              <w:t>а) Президентом РФ;</w:t>
            </w:r>
          </w:p>
          <w:p w:rsidR="00F14C9B" w:rsidRDefault="00F14C9B" w:rsidP="00553904">
            <w:r>
              <w:t>б) Правительством РФ;</w:t>
            </w:r>
          </w:p>
          <w:p w:rsidR="00F14C9B" w:rsidRDefault="00F14C9B" w:rsidP="00553904">
            <w:r>
              <w:t>в) главой субъекта РФ;</w:t>
            </w:r>
          </w:p>
          <w:p w:rsidR="00F14C9B" w:rsidRDefault="00F14C9B" w:rsidP="00553904">
            <w:r>
              <w:t>г) Государственной Думой РФ.</w:t>
            </w:r>
          </w:p>
        </w:tc>
        <w:tc>
          <w:tcPr>
            <w:tcW w:w="4785" w:type="dxa"/>
          </w:tcPr>
          <w:p w:rsidR="00F14C9B" w:rsidRDefault="00F14C9B" w:rsidP="00553904">
            <w:r>
              <w:t>а</w:t>
            </w:r>
          </w:p>
        </w:tc>
      </w:tr>
      <w:tr w:rsidR="00F14C9B" w:rsidTr="00930293">
        <w:tc>
          <w:tcPr>
            <w:tcW w:w="4786" w:type="dxa"/>
          </w:tcPr>
          <w:p w:rsidR="00F14C9B" w:rsidRDefault="00F14C9B" w:rsidP="00DC2C5C">
            <w:r>
              <w:t>6. Назовите город (а) федерального значения:</w:t>
            </w:r>
          </w:p>
          <w:p w:rsidR="00F14C9B" w:rsidRDefault="00F14C9B" w:rsidP="00DC2C5C">
            <w:r>
              <w:t>а) Москва;</w:t>
            </w:r>
          </w:p>
          <w:p w:rsidR="00F14C9B" w:rsidRDefault="00F14C9B" w:rsidP="00DC2C5C">
            <w:r>
              <w:t>б) Москва и Екатеринбург;</w:t>
            </w:r>
          </w:p>
          <w:p w:rsidR="00F14C9B" w:rsidRDefault="00F14C9B" w:rsidP="00DC2C5C">
            <w:r>
              <w:t>в) Москва и Санкт-Петербург;</w:t>
            </w:r>
          </w:p>
          <w:p w:rsidR="00F14C9B" w:rsidRDefault="00F14C9B" w:rsidP="00DC2C5C">
            <w:r>
              <w:t>г) Санкт-Петербург.</w:t>
            </w:r>
          </w:p>
          <w:p w:rsidR="00F14C9B" w:rsidRDefault="00F14C9B" w:rsidP="00553904">
            <w:r>
              <w:t>.</w:t>
            </w:r>
          </w:p>
        </w:tc>
        <w:tc>
          <w:tcPr>
            <w:tcW w:w="4785" w:type="dxa"/>
          </w:tcPr>
          <w:p w:rsidR="00F14C9B" w:rsidRDefault="00F14C9B" w:rsidP="00553904">
            <w:r>
              <w:t>в</w:t>
            </w:r>
          </w:p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>7. Закон вступает в силу с момента:</w:t>
            </w:r>
          </w:p>
          <w:p w:rsidR="00F14C9B" w:rsidRDefault="00F14C9B" w:rsidP="00553904">
            <w:r>
              <w:t>а) принятие его Государственной Думой РФ;</w:t>
            </w:r>
          </w:p>
          <w:p w:rsidR="00F14C9B" w:rsidRDefault="00F14C9B" w:rsidP="00553904">
            <w:r>
              <w:t>б) подписания его Президентом  РФ;</w:t>
            </w:r>
          </w:p>
          <w:p w:rsidR="00F14C9B" w:rsidRDefault="00F14C9B" w:rsidP="00553904">
            <w:r>
              <w:t>в) одобрение его Советом Федерации РФ;</w:t>
            </w:r>
          </w:p>
          <w:p w:rsidR="00F14C9B" w:rsidRDefault="00F14C9B" w:rsidP="00553904">
            <w:r>
              <w:t>г) его официального опубликования.</w:t>
            </w:r>
          </w:p>
        </w:tc>
        <w:tc>
          <w:tcPr>
            <w:tcW w:w="4785" w:type="dxa"/>
          </w:tcPr>
          <w:p w:rsidR="00F14C9B" w:rsidRDefault="00F14C9B" w:rsidP="00553904">
            <w:r>
              <w:t>г</w:t>
            </w:r>
          </w:p>
        </w:tc>
      </w:tr>
      <w:tr w:rsidR="00F14C9B" w:rsidTr="00930293">
        <w:tc>
          <w:tcPr>
            <w:tcW w:w="4786" w:type="dxa"/>
          </w:tcPr>
          <w:p w:rsidR="00F14C9B" w:rsidRDefault="00F14C9B" w:rsidP="00DC2C5C">
            <w:r>
              <w:t>8 Кто является главнокомандующим РФ:</w:t>
            </w:r>
          </w:p>
          <w:p w:rsidR="00F14C9B" w:rsidRDefault="00F14C9B" w:rsidP="00DC2C5C">
            <w:r>
              <w:t>а) Министр Обороны;</w:t>
            </w:r>
          </w:p>
          <w:p w:rsidR="00F14C9B" w:rsidRDefault="00F14C9B" w:rsidP="00DC2C5C">
            <w:r>
              <w:t>б) Председатель Правительства РФ;</w:t>
            </w:r>
          </w:p>
          <w:p w:rsidR="00F14C9B" w:rsidRDefault="00F14C9B" w:rsidP="00DC2C5C">
            <w:r>
              <w:t>в) Президент РФ;</w:t>
            </w:r>
          </w:p>
          <w:p w:rsidR="00F14C9B" w:rsidRDefault="00F14C9B" w:rsidP="00DC2C5C">
            <w:r>
              <w:t>г) Генеральный прокурор РФ.</w:t>
            </w:r>
          </w:p>
        </w:tc>
        <w:tc>
          <w:tcPr>
            <w:tcW w:w="4785" w:type="dxa"/>
          </w:tcPr>
          <w:p w:rsidR="00F14C9B" w:rsidRDefault="00F14C9B" w:rsidP="00553904">
            <w:r>
              <w:t>в</w:t>
            </w:r>
          </w:p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>9. Судебной властью при разрешении исключительно экономических споров обладают:</w:t>
            </w:r>
          </w:p>
          <w:p w:rsidR="00F14C9B" w:rsidRDefault="00F14C9B" w:rsidP="00553904">
            <w:r>
              <w:t>а) суды общей юрисдикции;</w:t>
            </w:r>
          </w:p>
          <w:p w:rsidR="00F14C9B" w:rsidRDefault="00F14C9B" w:rsidP="00553904">
            <w:r>
              <w:t>б) военные суды;</w:t>
            </w:r>
          </w:p>
          <w:p w:rsidR="00F14C9B" w:rsidRDefault="00F14C9B" w:rsidP="00553904">
            <w:r>
              <w:t>в) арбитражные суды;</w:t>
            </w:r>
          </w:p>
          <w:p w:rsidR="00F14C9B" w:rsidRDefault="00F14C9B" w:rsidP="002230CA">
            <w:r>
              <w:t>г) Конституционный Суд РФ.</w:t>
            </w:r>
          </w:p>
        </w:tc>
        <w:tc>
          <w:tcPr>
            <w:tcW w:w="4785" w:type="dxa"/>
          </w:tcPr>
          <w:p w:rsidR="00F14C9B" w:rsidRDefault="00F14C9B" w:rsidP="00553904">
            <w:r>
              <w:t>в</w:t>
            </w:r>
          </w:p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>10. Не являются источником права в РФ:</w:t>
            </w:r>
          </w:p>
          <w:p w:rsidR="00F14C9B" w:rsidRDefault="00F14C9B" w:rsidP="00553904">
            <w:r>
              <w:t>а) нормативно-правовые акты;</w:t>
            </w:r>
          </w:p>
          <w:p w:rsidR="00F14C9B" w:rsidRDefault="00F14C9B" w:rsidP="00553904">
            <w:r>
              <w:t>б) правовые обычаи;</w:t>
            </w:r>
          </w:p>
          <w:p w:rsidR="00F14C9B" w:rsidRDefault="00F14C9B" w:rsidP="00553904">
            <w:r>
              <w:t>в) судебный прецедент;</w:t>
            </w:r>
          </w:p>
          <w:p w:rsidR="00F14C9B" w:rsidRDefault="00F14C9B" w:rsidP="00553904">
            <w:r>
              <w:t>г) общепризнанные принципы и нормы международного права.</w:t>
            </w:r>
          </w:p>
        </w:tc>
        <w:tc>
          <w:tcPr>
            <w:tcW w:w="4785" w:type="dxa"/>
          </w:tcPr>
          <w:p w:rsidR="00F14C9B" w:rsidRDefault="00F14C9B" w:rsidP="00553904">
            <w:r>
              <w:t>в</w:t>
            </w:r>
          </w:p>
        </w:tc>
      </w:tr>
      <w:tr w:rsidR="00F14C9B" w:rsidTr="00930293">
        <w:tc>
          <w:tcPr>
            <w:tcW w:w="4786" w:type="dxa"/>
          </w:tcPr>
          <w:p w:rsidR="00F14C9B" w:rsidRDefault="00F14C9B" w:rsidP="00DC2C5C">
            <w:r>
              <w:t>11. Срок полномочий Президента РФ:</w:t>
            </w:r>
          </w:p>
          <w:p w:rsidR="00F14C9B" w:rsidRDefault="00F14C9B" w:rsidP="00DC2C5C">
            <w:r>
              <w:t>а) 4;</w:t>
            </w:r>
          </w:p>
          <w:p w:rsidR="00F14C9B" w:rsidRDefault="00F14C9B" w:rsidP="00DC2C5C">
            <w:r>
              <w:t>б) 5;</w:t>
            </w:r>
          </w:p>
          <w:p w:rsidR="00F14C9B" w:rsidRDefault="00F14C9B" w:rsidP="00DC2C5C">
            <w:r>
              <w:t>в) 6;</w:t>
            </w:r>
          </w:p>
          <w:p w:rsidR="00F14C9B" w:rsidRDefault="00F14C9B" w:rsidP="00DC2C5C">
            <w:r>
              <w:t>г) 8.</w:t>
            </w:r>
          </w:p>
          <w:p w:rsidR="00F14C9B" w:rsidRDefault="00F14C9B" w:rsidP="00553904"/>
        </w:tc>
        <w:tc>
          <w:tcPr>
            <w:tcW w:w="4785" w:type="dxa"/>
          </w:tcPr>
          <w:p w:rsidR="00F14C9B" w:rsidRDefault="00F14C9B" w:rsidP="00553904">
            <w:r>
              <w:t>в</w:t>
            </w:r>
          </w:p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>12. Судьи Конституционного Суда РФ назначаются:</w:t>
            </w:r>
          </w:p>
          <w:p w:rsidR="00F14C9B" w:rsidRDefault="00F14C9B" w:rsidP="00553904">
            <w:r>
              <w:t>а) Правительством РФ;</w:t>
            </w:r>
          </w:p>
          <w:p w:rsidR="00F14C9B" w:rsidRDefault="00F14C9B" w:rsidP="00553904">
            <w:r>
              <w:t>б) Председателем Конституционного Суда РФ;</w:t>
            </w:r>
          </w:p>
          <w:p w:rsidR="00F14C9B" w:rsidRDefault="00F14C9B" w:rsidP="00553904">
            <w:r>
              <w:t>в) Советом Федерации по представлению Президента РФ;</w:t>
            </w:r>
          </w:p>
          <w:p w:rsidR="00F14C9B" w:rsidRDefault="00F14C9B" w:rsidP="00553904">
            <w:r>
              <w:t>г) Президентом РФ с согласия Государственной Думы РФ.</w:t>
            </w:r>
          </w:p>
        </w:tc>
        <w:tc>
          <w:tcPr>
            <w:tcW w:w="4785" w:type="dxa"/>
          </w:tcPr>
          <w:p w:rsidR="00F14C9B" w:rsidRDefault="00F14C9B" w:rsidP="00553904">
            <w:r>
              <w:t>в</w:t>
            </w:r>
          </w:p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>13. Малолетним является лицо:</w:t>
            </w:r>
          </w:p>
          <w:p w:rsidR="00F14C9B" w:rsidRDefault="00F14C9B" w:rsidP="00553904">
            <w:r>
              <w:t>а) до достижения возраста 18 лет;</w:t>
            </w:r>
          </w:p>
          <w:p w:rsidR="00F14C9B" w:rsidRDefault="00F14C9B" w:rsidP="00553904">
            <w:r>
              <w:t>б) до достижения возраста 14 лет;</w:t>
            </w:r>
          </w:p>
          <w:p w:rsidR="00F14C9B" w:rsidRDefault="00F14C9B" w:rsidP="00553904">
            <w:r>
              <w:t>в) до достижения возраста 16 лет;</w:t>
            </w:r>
          </w:p>
          <w:p w:rsidR="00F14C9B" w:rsidRDefault="00F14C9B" w:rsidP="00553904">
            <w:r>
              <w:t>г) до достижения возраста 21 года.</w:t>
            </w:r>
          </w:p>
        </w:tc>
        <w:tc>
          <w:tcPr>
            <w:tcW w:w="4785" w:type="dxa"/>
          </w:tcPr>
          <w:p w:rsidR="00F14C9B" w:rsidRDefault="00F14C9B" w:rsidP="00553904">
            <w:r>
              <w:t>б</w:t>
            </w:r>
          </w:p>
        </w:tc>
      </w:tr>
      <w:tr w:rsidR="00F14C9B" w:rsidTr="00930293">
        <w:tc>
          <w:tcPr>
            <w:tcW w:w="4786" w:type="dxa"/>
          </w:tcPr>
          <w:p w:rsidR="00F14C9B" w:rsidRDefault="00F14C9B" w:rsidP="00DC2C5C">
            <w:r>
              <w:t>14. Согласно Конституции РФ в России закреплена:</w:t>
            </w:r>
          </w:p>
          <w:p w:rsidR="00F14C9B" w:rsidRDefault="00F14C9B" w:rsidP="00DC2C5C">
            <w:r>
              <w:t>а) однопартийная система;</w:t>
            </w:r>
          </w:p>
          <w:p w:rsidR="00F14C9B" w:rsidRDefault="00F14C9B" w:rsidP="00DC2C5C">
            <w:r>
              <w:t>б) двухпартийная система;</w:t>
            </w:r>
          </w:p>
          <w:p w:rsidR="00F14C9B" w:rsidRDefault="00F14C9B" w:rsidP="00DC2C5C">
            <w:r>
              <w:t>в) многопартийная система;</w:t>
            </w:r>
          </w:p>
          <w:p w:rsidR="00F14C9B" w:rsidRDefault="00F14C9B" w:rsidP="00DC2C5C">
            <w:r>
              <w:t>г) нет правильного варианта ответа.</w:t>
            </w:r>
          </w:p>
          <w:p w:rsidR="00F14C9B" w:rsidRDefault="00F14C9B" w:rsidP="00553904"/>
        </w:tc>
        <w:tc>
          <w:tcPr>
            <w:tcW w:w="4785" w:type="dxa"/>
          </w:tcPr>
          <w:p w:rsidR="00F14C9B" w:rsidRDefault="00F14C9B" w:rsidP="00553904">
            <w:r>
              <w:t>в</w:t>
            </w:r>
          </w:p>
        </w:tc>
      </w:tr>
      <w:tr w:rsidR="00F14C9B" w:rsidTr="00930293">
        <w:tc>
          <w:tcPr>
            <w:tcW w:w="4786" w:type="dxa"/>
          </w:tcPr>
          <w:p w:rsidR="00F14C9B" w:rsidRDefault="00F14C9B" w:rsidP="00DC2C5C">
            <w:r>
              <w:t>15. Какого вида субъекта РФ не предусмотрено Конституцией РФ;</w:t>
            </w:r>
          </w:p>
          <w:p w:rsidR="00F14C9B" w:rsidRDefault="00F14C9B" w:rsidP="00DC2C5C">
            <w:r>
              <w:t>а) республика;</w:t>
            </w:r>
          </w:p>
          <w:p w:rsidR="00F14C9B" w:rsidRDefault="00F14C9B" w:rsidP="00DC2C5C">
            <w:r>
              <w:t>б) область;</w:t>
            </w:r>
          </w:p>
          <w:p w:rsidR="00F14C9B" w:rsidRDefault="00F14C9B" w:rsidP="00DC2C5C">
            <w:r>
              <w:t>в) штат;</w:t>
            </w:r>
          </w:p>
          <w:p w:rsidR="00F14C9B" w:rsidRDefault="00F14C9B" w:rsidP="00DC2C5C">
            <w:r>
              <w:t>г) автономный округ.</w:t>
            </w:r>
          </w:p>
          <w:p w:rsidR="00F14C9B" w:rsidRDefault="00F14C9B" w:rsidP="00553904"/>
        </w:tc>
        <w:tc>
          <w:tcPr>
            <w:tcW w:w="4785" w:type="dxa"/>
          </w:tcPr>
          <w:p w:rsidR="00F14C9B" w:rsidRDefault="00F14C9B" w:rsidP="00553904">
            <w:r>
              <w:t>в</w:t>
            </w:r>
          </w:p>
        </w:tc>
      </w:tr>
      <w:tr w:rsidR="00F14C9B" w:rsidTr="00930293">
        <w:tc>
          <w:tcPr>
            <w:tcW w:w="4786" w:type="dxa"/>
          </w:tcPr>
          <w:p w:rsidR="00F14C9B" w:rsidRDefault="00F14C9B" w:rsidP="00DC2C5C">
            <w:r>
              <w:t>16. Не имеют права избирать и быть избранными граждане::</w:t>
            </w:r>
          </w:p>
          <w:p w:rsidR="00F14C9B" w:rsidRDefault="00F14C9B" w:rsidP="00DC2C5C">
            <w:r>
              <w:t>а) недееспособные;</w:t>
            </w:r>
          </w:p>
          <w:p w:rsidR="00F14C9B" w:rsidRDefault="00F14C9B" w:rsidP="00DC2C5C">
            <w:r>
              <w:t>б) содержащиеся в местах лишения свободы по приговору суда;</w:t>
            </w:r>
          </w:p>
          <w:p w:rsidR="00F14C9B" w:rsidRDefault="00F14C9B" w:rsidP="00DC2C5C">
            <w:r>
              <w:t xml:space="preserve">в) члены экипажа дальнего плавания;  </w:t>
            </w:r>
          </w:p>
          <w:p w:rsidR="00F14C9B" w:rsidRDefault="00F14C9B" w:rsidP="00DC2C5C">
            <w:r>
              <w:t>г) граждане находящиеся за пределами РФ.</w:t>
            </w:r>
          </w:p>
        </w:tc>
        <w:tc>
          <w:tcPr>
            <w:tcW w:w="4785" w:type="dxa"/>
          </w:tcPr>
          <w:p w:rsidR="00F14C9B" w:rsidRDefault="00F14C9B" w:rsidP="00553904">
            <w:r>
              <w:t>а,б</w:t>
            </w:r>
          </w:p>
        </w:tc>
      </w:tr>
      <w:tr w:rsidR="00F14C9B" w:rsidTr="00930293">
        <w:tc>
          <w:tcPr>
            <w:tcW w:w="4786" w:type="dxa"/>
          </w:tcPr>
          <w:p w:rsidR="00F14C9B" w:rsidRDefault="00F14C9B" w:rsidP="00DC2C5C">
            <w:r>
              <w:t>17. Объявление помилования относится к компетенции:</w:t>
            </w:r>
          </w:p>
          <w:p w:rsidR="00F14C9B" w:rsidRDefault="00F14C9B" w:rsidP="00DC2C5C">
            <w:r>
              <w:t>а) Верховного суда РФ;</w:t>
            </w:r>
          </w:p>
          <w:p w:rsidR="00F14C9B" w:rsidRDefault="00F14C9B" w:rsidP="00DC2C5C">
            <w:r>
              <w:t>б) Государственной Думы РФ;</w:t>
            </w:r>
          </w:p>
          <w:p w:rsidR="00F14C9B" w:rsidRDefault="00F14C9B" w:rsidP="00DC2C5C">
            <w:r>
              <w:t>в) Президента РФ;</w:t>
            </w:r>
          </w:p>
          <w:p w:rsidR="00F14C9B" w:rsidRDefault="00F14C9B" w:rsidP="00DC2C5C">
            <w:r>
              <w:t>г) Европейского Суда по правам человека.</w:t>
            </w:r>
          </w:p>
          <w:p w:rsidR="00F14C9B" w:rsidRDefault="00F14C9B" w:rsidP="00553904"/>
        </w:tc>
        <w:tc>
          <w:tcPr>
            <w:tcW w:w="4785" w:type="dxa"/>
          </w:tcPr>
          <w:p w:rsidR="00F14C9B" w:rsidRDefault="00F14C9B" w:rsidP="00553904">
            <w:r>
              <w:t>в</w:t>
            </w:r>
          </w:p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>18. К какой ветви власти относится Прокуратура РФ</w:t>
            </w:r>
          </w:p>
          <w:p w:rsidR="00F14C9B" w:rsidRDefault="00F14C9B" w:rsidP="00553904">
            <w:r>
              <w:t>а) исполнительной;</w:t>
            </w:r>
          </w:p>
          <w:p w:rsidR="00F14C9B" w:rsidRDefault="00F14C9B" w:rsidP="00553904">
            <w:r>
              <w:t>б) судебной;</w:t>
            </w:r>
          </w:p>
          <w:p w:rsidR="00F14C9B" w:rsidRDefault="00F14C9B" w:rsidP="00553904">
            <w:r>
              <w:t>в) законодательной;</w:t>
            </w:r>
          </w:p>
          <w:p w:rsidR="00F14C9B" w:rsidRDefault="00F14C9B" w:rsidP="00553904">
            <w:r>
              <w:t>г) никакой.</w:t>
            </w:r>
          </w:p>
        </w:tc>
        <w:tc>
          <w:tcPr>
            <w:tcW w:w="4785" w:type="dxa"/>
          </w:tcPr>
          <w:p w:rsidR="00F14C9B" w:rsidRDefault="00F14C9B" w:rsidP="00553904">
            <w:r>
              <w:t>г</w:t>
            </w:r>
          </w:p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>19. Апатриды это:</w:t>
            </w:r>
          </w:p>
          <w:p w:rsidR="00F14C9B" w:rsidRDefault="00F14C9B" w:rsidP="00553904">
            <w:r>
              <w:t>а) лица с двойным гражданством;</w:t>
            </w:r>
          </w:p>
          <w:p w:rsidR="00F14C9B" w:rsidRDefault="00F14C9B" w:rsidP="00553904">
            <w:r>
              <w:t>б) лица без гражданства;</w:t>
            </w:r>
          </w:p>
          <w:p w:rsidR="00F14C9B" w:rsidRDefault="00F14C9B" w:rsidP="00553904">
            <w:r>
              <w:t xml:space="preserve">в) беженцы;  </w:t>
            </w:r>
          </w:p>
          <w:p w:rsidR="00F14C9B" w:rsidRDefault="00F14C9B" w:rsidP="00553904">
            <w:r>
              <w:t>г) вынужденные переселенцы.</w:t>
            </w:r>
          </w:p>
        </w:tc>
        <w:tc>
          <w:tcPr>
            <w:tcW w:w="4785" w:type="dxa"/>
          </w:tcPr>
          <w:p w:rsidR="00F14C9B" w:rsidRDefault="00F14C9B" w:rsidP="00553904">
            <w:r>
              <w:t>б</w:t>
            </w:r>
          </w:p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>20. Какой институт занимает центральное место в политической системе общества:</w:t>
            </w:r>
          </w:p>
          <w:p w:rsidR="00F14C9B" w:rsidRDefault="00F14C9B" w:rsidP="00553904">
            <w:r>
              <w:t>а) политическая партия;</w:t>
            </w:r>
          </w:p>
          <w:p w:rsidR="00F14C9B" w:rsidRDefault="00F14C9B" w:rsidP="00553904">
            <w:r>
              <w:t>б) церковь;</w:t>
            </w:r>
          </w:p>
          <w:p w:rsidR="00F14C9B" w:rsidRDefault="00F14C9B" w:rsidP="00553904">
            <w:r>
              <w:t>в) армия;</w:t>
            </w:r>
          </w:p>
          <w:p w:rsidR="00F14C9B" w:rsidRDefault="00F14C9B" w:rsidP="00553904">
            <w:r>
              <w:t>г) государство.</w:t>
            </w:r>
          </w:p>
        </w:tc>
        <w:tc>
          <w:tcPr>
            <w:tcW w:w="4785" w:type="dxa"/>
          </w:tcPr>
          <w:p w:rsidR="00F14C9B" w:rsidRDefault="00F14C9B" w:rsidP="00553904">
            <w:r>
              <w:t>г</w:t>
            </w:r>
          </w:p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>21. Единое государство, внутри которого нет государственных образований, а административно-территориальные единицы не обладают политической самостоятельностью – это….</w:t>
            </w:r>
          </w:p>
          <w:p w:rsidR="00F14C9B" w:rsidRDefault="00F14C9B" w:rsidP="00553904">
            <w:r>
              <w:t>а) унитарное государство;</w:t>
            </w:r>
          </w:p>
          <w:p w:rsidR="00F14C9B" w:rsidRDefault="00F14C9B" w:rsidP="00553904">
            <w:r>
              <w:t>б) федеративное государство;</w:t>
            </w:r>
          </w:p>
          <w:p w:rsidR="00F14C9B" w:rsidRDefault="00F14C9B" w:rsidP="00553904">
            <w:r>
              <w:t>в) конфедерация;</w:t>
            </w:r>
          </w:p>
          <w:p w:rsidR="00F14C9B" w:rsidRDefault="00F14C9B" w:rsidP="00553904">
            <w:r>
              <w:t>г) альянс.</w:t>
            </w:r>
          </w:p>
        </w:tc>
        <w:tc>
          <w:tcPr>
            <w:tcW w:w="4785" w:type="dxa"/>
          </w:tcPr>
          <w:p w:rsidR="00F14C9B" w:rsidRDefault="00F14C9B" w:rsidP="00553904">
            <w:r>
              <w:t>а</w:t>
            </w:r>
          </w:p>
        </w:tc>
      </w:tr>
      <w:tr w:rsidR="00F14C9B" w:rsidTr="00930293">
        <w:tc>
          <w:tcPr>
            <w:tcW w:w="4786" w:type="dxa"/>
          </w:tcPr>
          <w:p w:rsidR="00F14C9B" w:rsidRDefault="00F14C9B" w:rsidP="00DC2C5C">
            <w:r>
              <w:t>22. Назовите две основных разновидности юридических норм, которые выделены на основе двух приоритетных функций права:</w:t>
            </w:r>
          </w:p>
          <w:p w:rsidR="00F14C9B" w:rsidRDefault="00F14C9B" w:rsidP="00DC2C5C">
            <w:r>
              <w:t>а) императивные и диспозитивные;</w:t>
            </w:r>
          </w:p>
          <w:p w:rsidR="00F14C9B" w:rsidRDefault="00F14C9B" w:rsidP="00DC2C5C">
            <w:r>
              <w:t>б) запрещающие и диспозитивные;</w:t>
            </w:r>
          </w:p>
          <w:p w:rsidR="00F14C9B" w:rsidRDefault="00F14C9B" w:rsidP="00DC2C5C">
            <w:r>
              <w:t>в) регулятивные и охранительные;</w:t>
            </w:r>
          </w:p>
          <w:p w:rsidR="00F14C9B" w:rsidRDefault="00F14C9B" w:rsidP="00DC2C5C">
            <w:r>
              <w:t>г) обязывающие и охранительные.</w:t>
            </w:r>
          </w:p>
          <w:p w:rsidR="00F14C9B" w:rsidRDefault="00F14C9B" w:rsidP="00553904"/>
        </w:tc>
        <w:tc>
          <w:tcPr>
            <w:tcW w:w="4785" w:type="dxa"/>
          </w:tcPr>
          <w:p w:rsidR="00F14C9B" w:rsidRDefault="00F14C9B" w:rsidP="00553904">
            <w:r>
              <w:t>в</w:t>
            </w:r>
          </w:p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>23. Отделение церкви от государства является основным признаком:</w:t>
            </w:r>
          </w:p>
          <w:p w:rsidR="00F14C9B" w:rsidRDefault="00F14C9B" w:rsidP="00553904">
            <w:r>
              <w:t>а) клерикального государства;</w:t>
            </w:r>
          </w:p>
          <w:p w:rsidR="00F14C9B" w:rsidRDefault="00F14C9B" w:rsidP="00553904">
            <w:r>
              <w:t>б) теократического государства;</w:t>
            </w:r>
          </w:p>
          <w:p w:rsidR="00F14C9B" w:rsidRDefault="00F14C9B" w:rsidP="00553904">
            <w:r>
              <w:t>в) светского государства;</w:t>
            </w:r>
          </w:p>
          <w:p w:rsidR="00F14C9B" w:rsidRDefault="00F14C9B" w:rsidP="00553904">
            <w:r>
              <w:t>г) нет правильного ответа.</w:t>
            </w:r>
          </w:p>
        </w:tc>
        <w:tc>
          <w:tcPr>
            <w:tcW w:w="4785" w:type="dxa"/>
          </w:tcPr>
          <w:p w:rsidR="00F14C9B" w:rsidRDefault="00F14C9B" w:rsidP="00553904">
            <w:r>
              <w:t>в</w:t>
            </w:r>
          </w:p>
        </w:tc>
      </w:tr>
      <w:tr w:rsidR="00F14C9B" w:rsidTr="00930293">
        <w:tc>
          <w:tcPr>
            <w:tcW w:w="9571" w:type="dxa"/>
            <w:gridSpan w:val="2"/>
          </w:tcPr>
          <w:p w:rsidR="00F14C9B" w:rsidRPr="00D11FB7" w:rsidRDefault="00F14C9B" w:rsidP="00930293">
            <w:pPr>
              <w:jc w:val="center"/>
            </w:pPr>
            <w:r w:rsidRPr="00930293">
              <w:rPr>
                <w:lang w:val="en-US"/>
              </w:rPr>
              <w:t>II</w:t>
            </w:r>
            <w:r>
              <w:t>. Установите соответствие</w:t>
            </w:r>
          </w:p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>24. А. Основные виды уголовного наказания;</w:t>
            </w:r>
          </w:p>
          <w:p w:rsidR="00F14C9B" w:rsidRDefault="00F14C9B" w:rsidP="00553904">
            <w:r>
              <w:t xml:space="preserve">      Б. Дополнительные виды уголовного наказания:</w:t>
            </w:r>
          </w:p>
          <w:p w:rsidR="00F14C9B" w:rsidRDefault="00F14C9B" w:rsidP="00553904">
            <w:r>
              <w:t xml:space="preserve">     1) смертная казнь;</w:t>
            </w:r>
          </w:p>
          <w:p w:rsidR="00F14C9B" w:rsidRDefault="00F14C9B" w:rsidP="00553904">
            <w:r>
              <w:t xml:space="preserve">     2) лишение права занимать определенные должности;</w:t>
            </w:r>
          </w:p>
          <w:p w:rsidR="00F14C9B" w:rsidRDefault="00F14C9B" w:rsidP="00553904">
            <w:r>
              <w:t xml:space="preserve">   3) обязательные работы;</w:t>
            </w:r>
          </w:p>
          <w:p w:rsidR="00F14C9B" w:rsidRDefault="00F14C9B" w:rsidP="00553904">
            <w:r>
              <w:t xml:space="preserve">   4) лишение специального воинского или почетного звания;</w:t>
            </w:r>
          </w:p>
          <w:p w:rsidR="00F14C9B" w:rsidRDefault="00F14C9B" w:rsidP="00553904">
            <w:r>
              <w:t xml:space="preserve">   5) арест;</w:t>
            </w:r>
          </w:p>
          <w:p w:rsidR="00F14C9B" w:rsidRDefault="00F14C9B" w:rsidP="00553904">
            <w:r>
              <w:t xml:space="preserve">   6) лишение свободы.</w:t>
            </w:r>
          </w:p>
        </w:tc>
        <w:tc>
          <w:tcPr>
            <w:tcW w:w="4785" w:type="dxa"/>
          </w:tcPr>
          <w:p w:rsidR="00F14C9B" w:rsidRDefault="00F14C9B" w:rsidP="00553904">
            <w:r>
              <w:t>А.-1,3,5,6.</w:t>
            </w:r>
          </w:p>
          <w:p w:rsidR="00F14C9B" w:rsidRDefault="00F14C9B" w:rsidP="00553904">
            <w:r>
              <w:t>Б.-2,4.</w:t>
            </w:r>
          </w:p>
        </w:tc>
      </w:tr>
      <w:tr w:rsidR="00F14C9B" w:rsidTr="00930293">
        <w:tc>
          <w:tcPr>
            <w:tcW w:w="4786" w:type="dxa"/>
          </w:tcPr>
          <w:p w:rsidR="00F14C9B" w:rsidRDefault="00F14C9B" w:rsidP="00DC2C5C">
            <w:r>
              <w:t>25. А. Президент РФ;</w:t>
            </w:r>
          </w:p>
          <w:p w:rsidR="00F14C9B" w:rsidRDefault="00F14C9B" w:rsidP="00DC2C5C">
            <w:r>
              <w:t xml:space="preserve">       Б.  Председатель Правительства РФ.</w:t>
            </w:r>
          </w:p>
          <w:p w:rsidR="00F14C9B" w:rsidRDefault="00F14C9B" w:rsidP="00DC2C5C">
            <w:r>
              <w:t>1) разрабатывает и представляет Государственной Думе РФ федеральный бюджет;</w:t>
            </w:r>
          </w:p>
          <w:p w:rsidR="00F14C9B" w:rsidRDefault="00F14C9B" w:rsidP="00DC2C5C">
            <w:r>
              <w:t>2) является гарантом Конституции РФ;</w:t>
            </w:r>
          </w:p>
          <w:p w:rsidR="00F14C9B" w:rsidRDefault="00F14C9B" w:rsidP="00DC2C5C">
            <w:r>
              <w:t>3) обеспечивает проведение государственной политики в области культуры, науки, образования, здравоохранения, соц. обеспечения и экологии;</w:t>
            </w:r>
          </w:p>
          <w:p w:rsidR="00F14C9B" w:rsidRDefault="00F14C9B" w:rsidP="00DC2C5C">
            <w:r>
              <w:t>4) издает указы и распоряжения;</w:t>
            </w:r>
          </w:p>
          <w:p w:rsidR="00F14C9B" w:rsidRDefault="00F14C9B" w:rsidP="00DC2C5C">
            <w:r>
              <w:t>5) является Верховным Главнокомандующим Вооруженными Силами РФ;</w:t>
            </w:r>
          </w:p>
          <w:p w:rsidR="00F14C9B" w:rsidRDefault="00F14C9B" w:rsidP="00DC2C5C">
            <w:r>
              <w:t>6) обеспечивает проведение в РФ единой финансовой, кредитной, денежной политики.</w:t>
            </w:r>
          </w:p>
          <w:p w:rsidR="00F14C9B" w:rsidRDefault="00F14C9B" w:rsidP="00DC2C5C"/>
          <w:p w:rsidR="00F14C9B" w:rsidRDefault="00F14C9B" w:rsidP="00553904"/>
        </w:tc>
        <w:tc>
          <w:tcPr>
            <w:tcW w:w="4785" w:type="dxa"/>
          </w:tcPr>
          <w:p w:rsidR="00F14C9B" w:rsidRDefault="00F14C9B" w:rsidP="00DC2C5C"/>
          <w:p w:rsidR="00F14C9B" w:rsidRDefault="00F14C9B" w:rsidP="00DC2C5C">
            <w:r>
              <w:t>А.-2,3,6</w:t>
            </w:r>
          </w:p>
          <w:p w:rsidR="00F14C9B" w:rsidRDefault="00F14C9B" w:rsidP="00DC2C5C">
            <w:r>
              <w:t>Б. -1,4,5</w:t>
            </w:r>
          </w:p>
          <w:p w:rsidR="00F14C9B" w:rsidRDefault="00F14C9B" w:rsidP="00553904"/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>26.  А.Компетенция Совета Федерации РФ;</w:t>
            </w:r>
          </w:p>
          <w:p w:rsidR="00F14C9B" w:rsidRDefault="00F14C9B" w:rsidP="00553904">
            <w:r>
              <w:t xml:space="preserve">       Б. Компетенция Государственной Думы РФ.</w:t>
            </w:r>
          </w:p>
          <w:p w:rsidR="00F14C9B" w:rsidRDefault="00F14C9B" w:rsidP="00553904">
            <w:r>
              <w:t>1) назначение на должность Уполномоченного по правам человека РФ;</w:t>
            </w:r>
          </w:p>
          <w:p w:rsidR="00F14C9B" w:rsidRDefault="00F14C9B" w:rsidP="00553904">
            <w:r>
              <w:t>2) назначение на должность Генерального прокурора РФ;</w:t>
            </w:r>
          </w:p>
          <w:p w:rsidR="00F14C9B" w:rsidRDefault="00F14C9B" w:rsidP="00553904">
            <w:r>
              <w:t>3) назначение выборов Президента РФ;</w:t>
            </w:r>
          </w:p>
          <w:p w:rsidR="00F14C9B" w:rsidRDefault="00F14C9B" w:rsidP="00553904">
            <w:r>
              <w:t>4) решение вопроса о доверии Правительству РФ;</w:t>
            </w:r>
          </w:p>
          <w:p w:rsidR="00F14C9B" w:rsidRDefault="00F14C9B" w:rsidP="00553904">
            <w:r>
              <w:t>5) назначение на должность Председателя Центрального банка РФ;</w:t>
            </w:r>
          </w:p>
          <w:p w:rsidR="00F14C9B" w:rsidRDefault="00F14C9B" w:rsidP="00553904">
            <w:r>
              <w:t>6) отрешение Президента РФ от должности.</w:t>
            </w:r>
          </w:p>
          <w:p w:rsidR="00F14C9B" w:rsidRDefault="00F14C9B" w:rsidP="00553904"/>
        </w:tc>
        <w:tc>
          <w:tcPr>
            <w:tcW w:w="4785" w:type="dxa"/>
          </w:tcPr>
          <w:p w:rsidR="00F14C9B" w:rsidRDefault="00F14C9B" w:rsidP="00553904">
            <w:r>
              <w:t>А.-2,3,6</w:t>
            </w:r>
          </w:p>
          <w:p w:rsidR="00F14C9B" w:rsidRDefault="00F14C9B" w:rsidP="00553904">
            <w:r>
              <w:t>Б. -1,4,5</w:t>
            </w:r>
          </w:p>
          <w:p w:rsidR="00F14C9B" w:rsidRDefault="00F14C9B" w:rsidP="00553904"/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>27. А. гражданское право;</w:t>
            </w:r>
          </w:p>
          <w:p w:rsidR="00F14C9B" w:rsidRDefault="00F14C9B" w:rsidP="00553904">
            <w:r>
              <w:t xml:space="preserve">      Б. трудовое право;</w:t>
            </w:r>
          </w:p>
          <w:p w:rsidR="00F14C9B" w:rsidRDefault="00F14C9B" w:rsidP="00553904">
            <w:r>
              <w:t xml:space="preserve">      В. административное право.</w:t>
            </w:r>
          </w:p>
          <w:p w:rsidR="00F14C9B" w:rsidRDefault="00F14C9B" w:rsidP="00553904">
            <w:r>
              <w:t>1) переход дороги в неположенном месте;</w:t>
            </w:r>
          </w:p>
          <w:p w:rsidR="00F14C9B" w:rsidRDefault="00F14C9B" w:rsidP="00553904">
            <w:r>
              <w:t>2) выплата командировочных;</w:t>
            </w:r>
          </w:p>
          <w:p w:rsidR="00F14C9B" w:rsidRDefault="00F14C9B" w:rsidP="00553904">
            <w:r>
              <w:t>3) регистрация юридического лица.</w:t>
            </w:r>
          </w:p>
          <w:p w:rsidR="00F14C9B" w:rsidRDefault="00F14C9B" w:rsidP="00553904">
            <w:r>
              <w:t xml:space="preserve"> </w:t>
            </w:r>
          </w:p>
        </w:tc>
        <w:tc>
          <w:tcPr>
            <w:tcW w:w="4785" w:type="dxa"/>
          </w:tcPr>
          <w:p w:rsidR="00F14C9B" w:rsidRDefault="00F14C9B" w:rsidP="00553904">
            <w:r>
              <w:t>А.-3</w:t>
            </w:r>
          </w:p>
          <w:p w:rsidR="00F14C9B" w:rsidRDefault="00F14C9B" w:rsidP="00553904">
            <w:r>
              <w:t>Б.- 2</w:t>
            </w:r>
          </w:p>
          <w:p w:rsidR="00F14C9B" w:rsidRDefault="00F14C9B" w:rsidP="00553904">
            <w:r>
              <w:t>В.-1</w:t>
            </w:r>
          </w:p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>28. А. Уголовное право;</w:t>
            </w:r>
          </w:p>
          <w:p w:rsidR="00F14C9B" w:rsidRDefault="00F14C9B" w:rsidP="00553904">
            <w:r>
              <w:t xml:space="preserve">      Б. Гражданское право;</w:t>
            </w:r>
          </w:p>
          <w:p w:rsidR="00F14C9B" w:rsidRDefault="00F14C9B" w:rsidP="00553904">
            <w:r>
              <w:t xml:space="preserve">      В. Конституционное право;</w:t>
            </w:r>
          </w:p>
          <w:p w:rsidR="00F14C9B" w:rsidRDefault="00F14C9B" w:rsidP="00553904">
            <w:r>
              <w:t>1) люстрация;</w:t>
            </w:r>
          </w:p>
          <w:p w:rsidR="00F14C9B" w:rsidRDefault="00F14C9B" w:rsidP="00553904">
            <w:r>
              <w:t>2) индоссамент;</w:t>
            </w:r>
          </w:p>
          <w:p w:rsidR="00F14C9B" w:rsidRDefault="00F14C9B" w:rsidP="00553904">
            <w:r>
              <w:t>3) инкриминирование;</w:t>
            </w:r>
          </w:p>
          <w:p w:rsidR="00F14C9B" w:rsidRDefault="00F14C9B" w:rsidP="00553904">
            <w:r>
              <w:t>4) импичмент;</w:t>
            </w:r>
          </w:p>
          <w:p w:rsidR="00F14C9B" w:rsidRDefault="00F14C9B" w:rsidP="00553904">
            <w:r>
              <w:t>5) оферта;</w:t>
            </w:r>
          </w:p>
          <w:p w:rsidR="00F14C9B" w:rsidRDefault="00F14C9B" w:rsidP="00553904">
            <w:r>
              <w:t>6) декриминализация.</w:t>
            </w:r>
          </w:p>
        </w:tc>
        <w:tc>
          <w:tcPr>
            <w:tcW w:w="4785" w:type="dxa"/>
          </w:tcPr>
          <w:p w:rsidR="00F14C9B" w:rsidRDefault="00F14C9B" w:rsidP="00553904">
            <w:r>
              <w:t>А.-3,6</w:t>
            </w:r>
          </w:p>
          <w:p w:rsidR="00F14C9B" w:rsidRDefault="00F14C9B" w:rsidP="00553904">
            <w:r>
              <w:t>Б.-2,5</w:t>
            </w:r>
          </w:p>
          <w:p w:rsidR="00F14C9B" w:rsidRDefault="00F14C9B" w:rsidP="00553904">
            <w:r>
              <w:t>В.-1,4</w:t>
            </w:r>
          </w:p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>29. А. Политические права;</w:t>
            </w:r>
          </w:p>
          <w:p w:rsidR="00F14C9B" w:rsidRDefault="00F14C9B" w:rsidP="00553904">
            <w:r>
              <w:t xml:space="preserve">      Б. Личные (гражданские) права;</w:t>
            </w:r>
          </w:p>
          <w:p w:rsidR="00F14C9B" w:rsidRDefault="00F14C9B" w:rsidP="00553904">
            <w:r>
              <w:t xml:space="preserve">      В. Социальные права;</w:t>
            </w:r>
          </w:p>
          <w:p w:rsidR="00F14C9B" w:rsidRDefault="00F14C9B" w:rsidP="00553904">
            <w:r>
              <w:t xml:space="preserve">      Г. Экономические права.</w:t>
            </w:r>
          </w:p>
          <w:p w:rsidR="00F14C9B" w:rsidRDefault="00F14C9B" w:rsidP="00553904">
            <w:r>
              <w:t>1) право обращений;</w:t>
            </w:r>
          </w:p>
          <w:p w:rsidR="00F14C9B" w:rsidRDefault="00F14C9B" w:rsidP="00553904">
            <w:r>
              <w:t>2) свобода мысли и слова;</w:t>
            </w:r>
          </w:p>
          <w:p w:rsidR="00F14C9B" w:rsidRDefault="00F14C9B" w:rsidP="00553904">
            <w:r>
              <w:t>3) свобода творчества;</w:t>
            </w:r>
          </w:p>
          <w:p w:rsidR="00F14C9B" w:rsidRDefault="00F14C9B" w:rsidP="00553904">
            <w:r>
              <w:t>4) право на жилище;</w:t>
            </w:r>
          </w:p>
          <w:p w:rsidR="00F14C9B" w:rsidRDefault="00F14C9B" w:rsidP="00553904">
            <w:r>
              <w:t>5) право на экономическую деятельность;</w:t>
            </w:r>
          </w:p>
          <w:p w:rsidR="00F14C9B" w:rsidRDefault="00F14C9B" w:rsidP="00553904">
            <w:r>
              <w:t>6) право на объединение;</w:t>
            </w:r>
          </w:p>
          <w:p w:rsidR="00F14C9B" w:rsidRDefault="00F14C9B" w:rsidP="00553904">
            <w:r>
              <w:t>7) право на жизнь;</w:t>
            </w:r>
          </w:p>
          <w:p w:rsidR="00F14C9B" w:rsidRDefault="00F14C9B" w:rsidP="00553904">
            <w:r>
              <w:t>8) право на образование;</w:t>
            </w:r>
          </w:p>
          <w:p w:rsidR="00F14C9B" w:rsidRDefault="00F14C9B" w:rsidP="002230CA">
            <w:r>
              <w:t>9) свобода передвижения и места жительства.</w:t>
            </w:r>
          </w:p>
        </w:tc>
        <w:tc>
          <w:tcPr>
            <w:tcW w:w="4785" w:type="dxa"/>
          </w:tcPr>
          <w:p w:rsidR="00F14C9B" w:rsidRDefault="00F14C9B" w:rsidP="00553904">
            <w:r>
              <w:t>А.-1,6</w:t>
            </w:r>
          </w:p>
          <w:p w:rsidR="00F14C9B" w:rsidRDefault="00F14C9B" w:rsidP="00553904">
            <w:r>
              <w:t>Б.-2,7,9</w:t>
            </w:r>
          </w:p>
          <w:p w:rsidR="00F14C9B" w:rsidRDefault="00F14C9B" w:rsidP="00553904">
            <w:r>
              <w:t>В.-3,4,8</w:t>
            </w:r>
          </w:p>
          <w:p w:rsidR="00F14C9B" w:rsidRDefault="00F14C9B" w:rsidP="00553904">
            <w:r>
              <w:t>Г.-5</w:t>
            </w:r>
          </w:p>
        </w:tc>
      </w:tr>
      <w:tr w:rsidR="00F14C9B" w:rsidTr="00930293">
        <w:tc>
          <w:tcPr>
            <w:tcW w:w="9571" w:type="dxa"/>
            <w:gridSpan w:val="2"/>
          </w:tcPr>
          <w:p w:rsidR="00F14C9B" w:rsidRDefault="00F14C9B" w:rsidP="00930293">
            <w:pPr>
              <w:jc w:val="center"/>
            </w:pPr>
            <w:r w:rsidRPr="00930293">
              <w:rPr>
                <w:lang w:val="en-US"/>
              </w:rPr>
              <w:t>III</w:t>
            </w:r>
            <w:r>
              <w:t>. Дайте определение</w:t>
            </w:r>
          </w:p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>30. Импичмент …</w:t>
            </w:r>
          </w:p>
        </w:tc>
        <w:tc>
          <w:tcPr>
            <w:tcW w:w="4785" w:type="dxa"/>
          </w:tcPr>
          <w:p w:rsidR="00F14C9B" w:rsidRDefault="00F14C9B" w:rsidP="00553904">
            <w:r>
              <w:t>процедура отстранения от должности высокопоставленного государственного чиновника.</w:t>
            </w:r>
          </w:p>
        </w:tc>
      </w:tr>
      <w:tr w:rsidR="00F14C9B" w:rsidTr="00930293">
        <w:tc>
          <w:tcPr>
            <w:tcW w:w="4786" w:type="dxa"/>
          </w:tcPr>
          <w:p w:rsidR="00F14C9B" w:rsidRDefault="00F14C9B" w:rsidP="00DC2C5C">
            <w:r>
              <w:t>31. Судебный прецедент….</w:t>
            </w:r>
          </w:p>
        </w:tc>
        <w:tc>
          <w:tcPr>
            <w:tcW w:w="4785" w:type="dxa"/>
          </w:tcPr>
          <w:p w:rsidR="00F14C9B" w:rsidRDefault="00F14C9B" w:rsidP="00553904">
            <w:r w:rsidRPr="00D86511">
              <w:t>вынесенное судом по конкретному делу решение, обоснование которого становится правилом, обязательным для всех судов той же или низшей инстанции при разбирательстве аналогичных дел</w:t>
            </w:r>
          </w:p>
        </w:tc>
      </w:tr>
      <w:tr w:rsidR="00F14C9B" w:rsidTr="00930293">
        <w:tc>
          <w:tcPr>
            <w:tcW w:w="4786" w:type="dxa"/>
          </w:tcPr>
          <w:p w:rsidR="00F14C9B" w:rsidRDefault="00F14C9B" w:rsidP="00DC2C5C">
            <w:r>
              <w:t>32. Правоспособность …</w:t>
            </w:r>
          </w:p>
        </w:tc>
        <w:tc>
          <w:tcPr>
            <w:tcW w:w="4785" w:type="dxa"/>
          </w:tcPr>
          <w:p w:rsidR="00F14C9B" w:rsidRDefault="00F14C9B" w:rsidP="00553904">
            <w:r w:rsidRPr="00D86511">
              <w:t>признанная государством способность физических лиц (граждан) и юридических лиц иметь права и нести обязанности, предусмотренные и допускаемые законом.</w:t>
            </w:r>
          </w:p>
        </w:tc>
      </w:tr>
      <w:tr w:rsidR="00F14C9B" w:rsidTr="00930293">
        <w:tc>
          <w:tcPr>
            <w:tcW w:w="9571" w:type="dxa"/>
            <w:gridSpan w:val="2"/>
          </w:tcPr>
          <w:p w:rsidR="00F14C9B" w:rsidRPr="008653A9" w:rsidRDefault="00F14C9B" w:rsidP="00930293">
            <w:pPr>
              <w:jc w:val="center"/>
            </w:pPr>
            <w:r w:rsidRPr="00930293">
              <w:rPr>
                <w:lang w:val="en-US"/>
              </w:rPr>
              <w:t>IV</w:t>
            </w:r>
            <w:r>
              <w:t>. Определите правильность или ошибочность утверждения</w:t>
            </w:r>
          </w:p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>33. Органы местного самоуправления являются органами государственной власти.</w:t>
            </w:r>
          </w:p>
        </w:tc>
        <w:tc>
          <w:tcPr>
            <w:tcW w:w="4785" w:type="dxa"/>
          </w:tcPr>
          <w:p w:rsidR="00F14C9B" w:rsidRDefault="00F14C9B" w:rsidP="00553904">
            <w:r>
              <w:t>не верно</w:t>
            </w:r>
          </w:p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>34. Конституция обладает высшей юридической силой, непосредственно действует на территории всей Российской Федерации.</w:t>
            </w:r>
          </w:p>
        </w:tc>
        <w:tc>
          <w:tcPr>
            <w:tcW w:w="4785" w:type="dxa"/>
          </w:tcPr>
          <w:p w:rsidR="00F14C9B" w:rsidRDefault="00F14C9B" w:rsidP="00553904">
            <w:r>
              <w:t>верно</w:t>
            </w:r>
          </w:p>
        </w:tc>
      </w:tr>
      <w:tr w:rsidR="00F14C9B" w:rsidTr="00930293">
        <w:tc>
          <w:tcPr>
            <w:tcW w:w="9571" w:type="dxa"/>
            <w:gridSpan w:val="2"/>
          </w:tcPr>
          <w:p w:rsidR="00F14C9B" w:rsidRDefault="00F14C9B" w:rsidP="00930293">
            <w:pPr>
              <w:jc w:val="center"/>
            </w:pPr>
            <w:r w:rsidRPr="00930293">
              <w:rPr>
                <w:lang w:val="en-US"/>
              </w:rPr>
              <w:t>V</w:t>
            </w:r>
            <w:r>
              <w:t>. Продолжите фразу.</w:t>
            </w:r>
          </w:p>
        </w:tc>
      </w:tr>
      <w:tr w:rsidR="00F14C9B" w:rsidTr="00930293">
        <w:tc>
          <w:tcPr>
            <w:tcW w:w="4786" w:type="dxa"/>
          </w:tcPr>
          <w:p w:rsidR="00F14C9B" w:rsidRDefault="00F14C9B" w:rsidP="002D2390">
            <w:r>
              <w:t>35. ….государство, устройство и деятельность которого соответствуют воле народа, общепризнанным правам и свободам человека и гражданина</w:t>
            </w:r>
          </w:p>
        </w:tc>
        <w:tc>
          <w:tcPr>
            <w:tcW w:w="4785" w:type="dxa"/>
          </w:tcPr>
          <w:p w:rsidR="00F14C9B" w:rsidRDefault="00F14C9B" w:rsidP="00553904">
            <w:r>
              <w:t>демократическое</w:t>
            </w:r>
          </w:p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>36. На территории, где ведутся военные действия и введено военное положение, применение мер военного положения на основании…….может быть возложено на органы военного управления.</w:t>
            </w:r>
          </w:p>
        </w:tc>
        <w:tc>
          <w:tcPr>
            <w:tcW w:w="4785" w:type="dxa"/>
          </w:tcPr>
          <w:p w:rsidR="00F14C9B" w:rsidRDefault="00F14C9B" w:rsidP="00553904">
            <w:r>
              <w:t>Указа Президента РФ</w:t>
            </w:r>
          </w:p>
        </w:tc>
      </w:tr>
      <w:tr w:rsidR="00F14C9B" w:rsidTr="00930293">
        <w:tc>
          <w:tcPr>
            <w:tcW w:w="9571" w:type="dxa"/>
            <w:gridSpan w:val="2"/>
          </w:tcPr>
          <w:p w:rsidR="00F14C9B" w:rsidRDefault="00F14C9B" w:rsidP="00930293">
            <w:pPr>
              <w:jc w:val="center"/>
            </w:pPr>
            <w:r w:rsidRPr="00930293">
              <w:rPr>
                <w:lang w:val="en-US"/>
              </w:rPr>
              <w:t>VI</w:t>
            </w:r>
            <w:r>
              <w:t>. Переведите и соотнесите латинские выражения.</w:t>
            </w:r>
          </w:p>
        </w:tc>
      </w:tr>
      <w:tr w:rsidR="00F14C9B" w:rsidRPr="00705633" w:rsidTr="00930293">
        <w:tc>
          <w:tcPr>
            <w:tcW w:w="4786" w:type="dxa"/>
          </w:tcPr>
          <w:p w:rsidR="00F14C9B" w:rsidRPr="00930293" w:rsidRDefault="00F14C9B" w:rsidP="00553904">
            <w:pPr>
              <w:rPr>
                <w:lang w:val="en-US"/>
              </w:rPr>
            </w:pPr>
            <w:smartTag w:uri="urn:schemas-microsoft-com:office:smarttags" w:element="metricconverter">
              <w:smartTagPr>
                <w:attr w:name="ProductID" w:val="37. A"/>
              </w:smartTagPr>
              <w:r w:rsidRPr="00930293">
                <w:rPr>
                  <w:lang w:val="en-US"/>
                </w:rPr>
                <w:t>37. A</w:t>
              </w:r>
            </w:smartTag>
            <w:r w:rsidRPr="00930293">
              <w:rPr>
                <w:lang w:val="en-US"/>
              </w:rPr>
              <w:t>. Bis dat qui cito dat;</w:t>
            </w:r>
          </w:p>
          <w:p w:rsidR="00F14C9B" w:rsidRPr="00930293" w:rsidRDefault="00F14C9B" w:rsidP="00553904">
            <w:pPr>
              <w:rPr>
                <w:lang w:val="en-US"/>
              </w:rPr>
            </w:pPr>
            <w:r>
              <w:t>Б</w:t>
            </w:r>
            <w:r w:rsidRPr="00930293">
              <w:rPr>
                <w:lang w:val="en-US"/>
              </w:rPr>
              <w:t>. Qui tacet- consentire videtur;</w:t>
            </w:r>
          </w:p>
          <w:p w:rsidR="00F14C9B" w:rsidRPr="00930293" w:rsidRDefault="00F14C9B" w:rsidP="00553904">
            <w:pPr>
              <w:rPr>
                <w:lang w:val="en-US"/>
              </w:rPr>
            </w:pPr>
            <w:r>
              <w:t>В</w:t>
            </w:r>
            <w:r w:rsidRPr="00930293">
              <w:rPr>
                <w:lang w:val="en-US"/>
              </w:rPr>
              <w:t>. Docendo discimus;</w:t>
            </w:r>
          </w:p>
          <w:p w:rsidR="00F14C9B" w:rsidRPr="00930293" w:rsidRDefault="00F14C9B" w:rsidP="00553904">
            <w:pPr>
              <w:rPr>
                <w:lang w:val="en-US"/>
              </w:rPr>
            </w:pPr>
            <w:r>
              <w:t>Г</w:t>
            </w:r>
            <w:r w:rsidRPr="00930293">
              <w:rPr>
                <w:lang w:val="en-US"/>
              </w:rPr>
              <w:t>. Dura lex sed lex.</w:t>
            </w:r>
          </w:p>
          <w:p w:rsidR="00F14C9B" w:rsidRPr="00705633" w:rsidRDefault="00F14C9B" w:rsidP="00553904">
            <w:r w:rsidRPr="00185527">
              <w:t>1</w:t>
            </w:r>
            <w:r>
              <w:t>) Обучая, учимся сами;</w:t>
            </w:r>
          </w:p>
          <w:p w:rsidR="00F14C9B" w:rsidRDefault="00F14C9B" w:rsidP="00553904">
            <w:r>
              <w:t>2</w:t>
            </w:r>
            <w:r w:rsidRPr="00705633">
              <w:t xml:space="preserve">) </w:t>
            </w:r>
            <w:r>
              <w:t>Дважды дает тот, кто быстро дает;</w:t>
            </w:r>
          </w:p>
          <w:p w:rsidR="00F14C9B" w:rsidRDefault="00F14C9B" w:rsidP="00553904">
            <w:r>
              <w:t>3) Закон суров, но это закон.</w:t>
            </w:r>
          </w:p>
          <w:p w:rsidR="00F14C9B" w:rsidRPr="00705633" w:rsidRDefault="00F14C9B" w:rsidP="00553904">
            <w:r>
              <w:t>4) Молчание – знак согласия.</w:t>
            </w:r>
          </w:p>
        </w:tc>
        <w:tc>
          <w:tcPr>
            <w:tcW w:w="4785" w:type="dxa"/>
          </w:tcPr>
          <w:p w:rsidR="00F14C9B" w:rsidRDefault="00F14C9B" w:rsidP="00553904">
            <w:r>
              <w:t>А.-2</w:t>
            </w:r>
          </w:p>
          <w:p w:rsidR="00F14C9B" w:rsidRDefault="00F14C9B" w:rsidP="00553904">
            <w:r>
              <w:t>Б.-4</w:t>
            </w:r>
          </w:p>
          <w:p w:rsidR="00F14C9B" w:rsidRDefault="00F14C9B" w:rsidP="00553904">
            <w:r>
              <w:t>В.-1</w:t>
            </w:r>
          </w:p>
          <w:p w:rsidR="00F14C9B" w:rsidRPr="00705633" w:rsidRDefault="00F14C9B" w:rsidP="00553904">
            <w:r>
              <w:t>Г.-3</w:t>
            </w:r>
          </w:p>
        </w:tc>
      </w:tr>
      <w:tr w:rsidR="00F14C9B" w:rsidRPr="00705633" w:rsidTr="00930293">
        <w:tc>
          <w:tcPr>
            <w:tcW w:w="9571" w:type="dxa"/>
            <w:gridSpan w:val="2"/>
          </w:tcPr>
          <w:p w:rsidR="00F14C9B" w:rsidRPr="001C20E7" w:rsidRDefault="00F14C9B" w:rsidP="00930293">
            <w:pPr>
              <w:jc w:val="center"/>
            </w:pPr>
            <w:r w:rsidRPr="00930293">
              <w:rPr>
                <w:lang w:val="en-US"/>
              </w:rPr>
              <w:t>VII</w:t>
            </w:r>
            <w:r>
              <w:t xml:space="preserve">. </w:t>
            </w:r>
          </w:p>
        </w:tc>
      </w:tr>
      <w:tr w:rsidR="00F14C9B" w:rsidRPr="00705633" w:rsidTr="00930293">
        <w:tc>
          <w:tcPr>
            <w:tcW w:w="4786" w:type="dxa"/>
          </w:tcPr>
          <w:p w:rsidR="00F14C9B" w:rsidRPr="00930293" w:rsidRDefault="00F14C9B" w:rsidP="00553904">
            <w:pPr>
              <w:rPr>
                <w:lang w:val="en-US"/>
              </w:rPr>
            </w:pPr>
            <w:r>
              <w:t>38.Назовите признаки государства</w:t>
            </w:r>
          </w:p>
        </w:tc>
        <w:tc>
          <w:tcPr>
            <w:tcW w:w="4785" w:type="dxa"/>
          </w:tcPr>
          <w:p w:rsidR="00F14C9B" w:rsidRDefault="00F14C9B" w:rsidP="00553904">
            <w:r>
              <w:t>1) территория</w:t>
            </w:r>
          </w:p>
          <w:p w:rsidR="00F14C9B" w:rsidRDefault="00F14C9B" w:rsidP="00553904">
            <w:r>
              <w:t>2) население</w:t>
            </w:r>
          </w:p>
          <w:p w:rsidR="00F14C9B" w:rsidRDefault="00F14C9B" w:rsidP="00553904">
            <w:r>
              <w:t>3) публичная власть</w:t>
            </w:r>
          </w:p>
          <w:p w:rsidR="00F14C9B" w:rsidRDefault="00F14C9B" w:rsidP="00553904">
            <w:r>
              <w:t>4) право</w:t>
            </w:r>
          </w:p>
          <w:p w:rsidR="00F14C9B" w:rsidRDefault="00F14C9B" w:rsidP="00553904">
            <w:r>
              <w:t>5) правоохранительные органы</w:t>
            </w:r>
          </w:p>
          <w:p w:rsidR="00F14C9B" w:rsidRDefault="00F14C9B" w:rsidP="00553904">
            <w:r>
              <w:t>6) армия</w:t>
            </w:r>
          </w:p>
          <w:p w:rsidR="00F14C9B" w:rsidRDefault="00F14C9B" w:rsidP="00553904">
            <w:r>
              <w:t>7) налоги</w:t>
            </w:r>
          </w:p>
          <w:p w:rsidR="00F14C9B" w:rsidRDefault="00F14C9B" w:rsidP="00553904">
            <w:r>
              <w:t>8) суверенитет</w:t>
            </w:r>
          </w:p>
        </w:tc>
      </w:tr>
      <w:tr w:rsidR="00F14C9B" w:rsidRPr="00705633" w:rsidTr="00930293">
        <w:tc>
          <w:tcPr>
            <w:tcW w:w="4786" w:type="dxa"/>
          </w:tcPr>
          <w:p w:rsidR="00F14C9B" w:rsidRDefault="00F14C9B" w:rsidP="00553904">
            <w:r>
              <w:t>39. Расшифруйте аббревиатуру</w:t>
            </w:r>
          </w:p>
          <w:p w:rsidR="00F14C9B" w:rsidRPr="001C20E7" w:rsidRDefault="00F14C9B" w:rsidP="00553904">
            <w:r>
              <w:t>КоАП, ВАС</w:t>
            </w:r>
          </w:p>
        </w:tc>
        <w:tc>
          <w:tcPr>
            <w:tcW w:w="4785" w:type="dxa"/>
          </w:tcPr>
          <w:p w:rsidR="00F14C9B" w:rsidRDefault="00F14C9B" w:rsidP="002D2390">
            <w:r>
              <w:t>Кодекс об административных правонарушениях. Высший Арбитражный Суд РФ.</w:t>
            </w:r>
          </w:p>
        </w:tc>
      </w:tr>
      <w:tr w:rsidR="00F14C9B" w:rsidRPr="00705633" w:rsidTr="00930293">
        <w:tc>
          <w:tcPr>
            <w:tcW w:w="9571" w:type="dxa"/>
            <w:gridSpan w:val="2"/>
          </w:tcPr>
          <w:p w:rsidR="00F14C9B" w:rsidRPr="00551F76" w:rsidRDefault="00F14C9B" w:rsidP="00930293">
            <w:pPr>
              <w:jc w:val="center"/>
            </w:pPr>
            <w:r w:rsidRPr="00930293">
              <w:rPr>
                <w:lang w:val="en-US"/>
              </w:rPr>
              <w:t xml:space="preserve">VIII. </w:t>
            </w:r>
            <w:r>
              <w:t>Решите задачи</w:t>
            </w:r>
          </w:p>
        </w:tc>
      </w:tr>
      <w:tr w:rsidR="00F14C9B" w:rsidRPr="00705633" w:rsidTr="00930293">
        <w:tc>
          <w:tcPr>
            <w:tcW w:w="4786" w:type="dxa"/>
          </w:tcPr>
          <w:p w:rsidR="00F14C9B" w:rsidRPr="001C20E7" w:rsidRDefault="00F14C9B" w:rsidP="002D2390">
            <w:r>
              <w:t>40. Младший сержант Сидоров совершил дезертирство, т.е. самовольно оставил воинскую часть с целью уклонения от прохождения военной службы. Какому суду подсудно рассмотрение данного уголовного дела?</w:t>
            </w:r>
          </w:p>
        </w:tc>
        <w:tc>
          <w:tcPr>
            <w:tcW w:w="4785" w:type="dxa"/>
          </w:tcPr>
          <w:p w:rsidR="00F14C9B" w:rsidRDefault="00F14C9B" w:rsidP="002D2390">
            <w:r>
              <w:t>Военному суду</w:t>
            </w:r>
          </w:p>
        </w:tc>
      </w:tr>
    </w:tbl>
    <w:p w:rsidR="00F14C9B" w:rsidRDefault="00F14C9B"/>
    <w:sectPr w:rsidR="00F14C9B" w:rsidSect="008B34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5527"/>
    <w:rsid w:val="00043DB2"/>
    <w:rsid w:val="00185527"/>
    <w:rsid w:val="001C20E7"/>
    <w:rsid w:val="002230CA"/>
    <w:rsid w:val="0022608D"/>
    <w:rsid w:val="002D2390"/>
    <w:rsid w:val="003D4590"/>
    <w:rsid w:val="005110B2"/>
    <w:rsid w:val="00551F76"/>
    <w:rsid w:val="00553904"/>
    <w:rsid w:val="005E567D"/>
    <w:rsid w:val="00705633"/>
    <w:rsid w:val="00797BE6"/>
    <w:rsid w:val="00862077"/>
    <w:rsid w:val="008653A9"/>
    <w:rsid w:val="008B34C2"/>
    <w:rsid w:val="00930293"/>
    <w:rsid w:val="009D041B"/>
    <w:rsid w:val="009F34D5"/>
    <w:rsid w:val="00C320BC"/>
    <w:rsid w:val="00D11FB7"/>
    <w:rsid w:val="00D86511"/>
    <w:rsid w:val="00DC2C5C"/>
    <w:rsid w:val="00F14C9B"/>
    <w:rsid w:val="00F6725D"/>
    <w:rsid w:val="00FB5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52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8552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</TotalTime>
  <Pages>6</Pages>
  <Words>1191</Words>
  <Characters>6794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Кувалда</dc:creator>
  <cp:keywords/>
  <dc:description/>
  <cp:lastModifiedBy>resepkin</cp:lastModifiedBy>
  <cp:revision>7</cp:revision>
  <cp:lastPrinted>2012-11-01T07:43:00Z</cp:lastPrinted>
  <dcterms:created xsi:type="dcterms:W3CDTF">2012-10-19T05:27:00Z</dcterms:created>
  <dcterms:modified xsi:type="dcterms:W3CDTF">2012-11-01T07:43:00Z</dcterms:modified>
</cp:coreProperties>
</file>